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75C98" w14:textId="77777777" w:rsidR="00A10330" w:rsidRDefault="00A10330" w:rsidP="40CE1019">
      <w:pPr>
        <w:rPr>
          <w:rFonts w:cs="Arial"/>
        </w:rPr>
      </w:pPr>
    </w:p>
    <w:p w14:paraId="3B5B9D36" w14:textId="09C76225" w:rsidR="003E1A38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742552">
        <w:rPr>
          <w:rFonts w:cs="Arial"/>
        </w:rPr>
        <w:t xml:space="preserve"> 4301-0011/2022</w:t>
      </w:r>
      <w:bookmarkStart w:id="0" w:name="_GoBack"/>
      <w:bookmarkEnd w:id="0"/>
    </w:p>
    <w:p w14:paraId="4E226EC6" w14:textId="26F798BB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8E088A">
        <w:rPr>
          <w:rFonts w:cs="Arial"/>
        </w:rPr>
        <w:t>2022-251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6B21B81B" w:rsidR="00144B8D" w:rsidRPr="002F7CAF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812BA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3D0D5D" w:rsidRPr="0073420D" w14:paraId="27A5A52F" w14:textId="77777777" w:rsidTr="003D0D5D">
        <w:trPr>
          <w:gridAfter w:val="1"/>
          <w:wAfter w:w="1210" w:type="dxa"/>
          <w:trHeight w:val="311"/>
        </w:trPr>
        <w:tc>
          <w:tcPr>
            <w:tcW w:w="1876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60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827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70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276" w:type="dxa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3D0D5D">
        <w:trPr>
          <w:gridAfter w:val="1"/>
          <w:wAfter w:w="1210" w:type="dxa"/>
          <w:trHeight w:val="567"/>
        </w:trPr>
        <w:tc>
          <w:tcPr>
            <w:tcW w:w="1876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4" w:type="dxa"/>
          </w:tcPr>
          <w:p w14:paraId="45F00396" w14:textId="1AD2FC49" w:rsidR="003D0D5D" w:rsidRPr="0073420D" w:rsidRDefault="003D0D5D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27" w:type="dxa"/>
            <w:vAlign w:val="center"/>
          </w:tcPr>
          <w:p w14:paraId="12D6631B" w14:textId="21434698" w:rsidR="003D0D5D" w:rsidRPr="0073420D" w:rsidRDefault="003D0D5D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 w:rsidR="00771F74">
              <w:rPr>
                <w:sz w:val="20"/>
                <w:szCs w:val="20"/>
              </w:rPr>
              <w:t>blaga</w:t>
            </w:r>
          </w:p>
        </w:tc>
        <w:tc>
          <w:tcPr>
            <w:tcW w:w="1701" w:type="dxa"/>
            <w:vAlign w:val="center"/>
          </w:tcPr>
          <w:p w14:paraId="45A4C39F" w14:textId="56CCADAB" w:rsidR="003D0D5D" w:rsidRPr="0073420D" w:rsidRDefault="003D0D5D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 w:rsidR="00771F74">
              <w:rPr>
                <w:sz w:val="20"/>
                <w:szCs w:val="20"/>
              </w:rPr>
              <w:t>blaga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 w:rsidR="00E94875"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="00545AC9" w:rsidRPr="00545AC9">
              <w:rPr>
                <w:i/>
                <w:color w:val="BFBFBF" w:themeColor="background1" w:themeShade="BF"/>
                <w:sz w:val="18"/>
                <w:szCs w:val="18"/>
              </w:rPr>
              <w:t>(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276" w:type="dxa"/>
            <w:vAlign w:val="center"/>
          </w:tcPr>
          <w:p w14:paraId="5CF1892C" w14:textId="77777777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701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3D0D5D" w:rsidRPr="0073420D" w14:paraId="53837B44" w14:textId="77777777" w:rsidTr="002F7CAF">
        <w:trPr>
          <w:gridAfter w:val="1"/>
          <w:wAfter w:w="1210" w:type="dxa"/>
          <w:trHeight w:val="273"/>
        </w:trPr>
        <w:tc>
          <w:tcPr>
            <w:tcW w:w="1876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116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2F7CAF">
        <w:trPr>
          <w:gridAfter w:val="1"/>
          <w:wAfter w:w="1210" w:type="dxa"/>
          <w:trHeight w:val="277"/>
        </w:trPr>
        <w:tc>
          <w:tcPr>
            <w:tcW w:w="1876" w:type="dxa"/>
            <w:vAlign w:val="center"/>
          </w:tcPr>
          <w:p w14:paraId="761CBC3D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6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2F7CAF">
        <w:trPr>
          <w:gridAfter w:val="1"/>
          <w:wAfter w:w="1210" w:type="dxa"/>
          <w:trHeight w:val="267"/>
        </w:trPr>
        <w:tc>
          <w:tcPr>
            <w:tcW w:w="1876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3AE0D815" w14:textId="77777777" w:rsidTr="002F7CAF">
        <w:trPr>
          <w:gridAfter w:val="1"/>
          <w:wAfter w:w="1210" w:type="dxa"/>
          <w:trHeight w:val="143"/>
        </w:trPr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14:paraId="7213B619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14:paraId="793DE1B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4563C8D9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5608A3B6" w14:textId="7F283AC6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47D578F" w14:textId="2D589010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794C5A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6F035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6B8F94D" w14:textId="77777777" w:rsidTr="002F7CAF">
        <w:trPr>
          <w:gridAfter w:val="1"/>
          <w:wAfter w:w="1210" w:type="dxa"/>
          <w:trHeight w:val="176"/>
        </w:trPr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14:paraId="5ECE7A8A" w14:textId="77777777" w:rsidR="003D0D5D" w:rsidRPr="0073420D" w:rsidRDefault="003D0D5D" w:rsidP="00CB5C79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14:paraId="323FE2F7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33CD5AE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57F2E79C" w14:textId="201CFDAF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AC2943" w14:textId="1D3F49BC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B79DCC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2D6644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2F7CAF">
        <w:trPr>
          <w:trHeight w:val="363"/>
        </w:trPr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5171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1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0B4C86AE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DB229A4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 xml:space="preserve">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</w:t>
      </w:r>
      <w:r w:rsidR="00AF4886" w:rsidRPr="002F7CAF">
        <w:rPr>
          <w:rFonts w:cs="Arial"/>
          <w:sz w:val="18"/>
          <w:szCs w:val="18"/>
        </w:rPr>
        <w:t xml:space="preserve">glavnim ponudnikom in morebitnimi </w:t>
      </w:r>
      <w:proofErr w:type="spellStart"/>
      <w:r w:rsidR="00AF4886"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21414B24" w14:textId="77777777" w:rsidR="0010524F" w:rsidRPr="002F7CAF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2F7CAF">
        <w:rPr>
          <w:rFonts w:ascii="Arial" w:hAnsi="Arial" w:cs="Arial"/>
          <w:i w:val="0"/>
          <w:color w:val="auto"/>
          <w:sz w:val="18"/>
          <w:szCs w:val="18"/>
        </w:rPr>
        <w:t xml:space="preserve">Če ima podizvajalec več zakonitih zastopnikov, podpiše </w:t>
      </w:r>
      <w:r w:rsidR="00501C3D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vsaj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en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>zastopnik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</w:rPr>
        <w:t>.</w:t>
      </w:r>
    </w:p>
    <w:p w14:paraId="60EC7406" w14:textId="77777777" w:rsidR="00D47195" w:rsidRPr="002F7CAF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35804FD2" w14:textId="09A50928" w:rsidR="00ED5254" w:rsidRPr="002F7CAF" w:rsidRDefault="00B74AE2" w:rsidP="0042680D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2F7CAF">
        <w:rPr>
          <w:sz w:val="18"/>
          <w:szCs w:val="18"/>
          <w:lang w:eastAsia="x-none"/>
        </w:rPr>
        <w:t xml:space="preserve">Podizvajalci </w:t>
      </w:r>
      <w:r w:rsidR="00AD6FF6" w:rsidRPr="002F7CAF">
        <w:rPr>
          <w:sz w:val="18"/>
          <w:szCs w:val="18"/>
          <w:lang w:eastAsia="x-none"/>
        </w:rPr>
        <w:t xml:space="preserve">in </w:t>
      </w:r>
      <w:proofErr w:type="spellStart"/>
      <w:r w:rsidR="00AD6FF6" w:rsidRPr="002F7CAF">
        <w:rPr>
          <w:sz w:val="18"/>
          <w:szCs w:val="18"/>
          <w:lang w:eastAsia="x-none"/>
        </w:rPr>
        <w:t>soponudniki</w:t>
      </w:r>
      <w:proofErr w:type="spellEnd"/>
      <w:r w:rsidR="00AD6FF6" w:rsidRPr="002F7CAF">
        <w:rPr>
          <w:sz w:val="18"/>
          <w:szCs w:val="18"/>
          <w:lang w:eastAsia="x-none"/>
        </w:rPr>
        <w:t xml:space="preserve"> </w:t>
      </w:r>
      <w:r w:rsidRPr="002F7CAF">
        <w:rPr>
          <w:sz w:val="18"/>
          <w:szCs w:val="18"/>
          <w:lang w:eastAsia="x-none"/>
        </w:rPr>
        <w:t>se v petem stolpcu izrečejo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 xml:space="preserve">. </w:t>
      </w:r>
    </w:p>
    <w:p w14:paraId="2B2BE613" w14:textId="14B4BCA2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</w:t>
      </w:r>
      <w:r w:rsidR="00AD6FF6" w:rsidRPr="002F7CAF">
        <w:rPr>
          <w:rFonts w:cs="Arial"/>
          <w:b/>
          <w:bCs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6023D1">
        <w:rPr>
          <w:rFonts w:cs="Arial"/>
          <w:sz w:val="18"/>
          <w:szCs w:val="18"/>
        </w:rPr>
        <w:t>prodajalca</w:t>
      </w:r>
      <w:r w:rsidRPr="002F7CAF">
        <w:rPr>
          <w:rFonts w:cs="Arial"/>
          <w:sz w:val="18"/>
          <w:szCs w:val="18"/>
        </w:rPr>
        <w:t xml:space="preserve"> (ponudnika, pri katerem nastopamo kot podizvajalec</w:t>
      </w:r>
      <w:r w:rsidR="00AD6FF6" w:rsidRPr="002F7CAF">
        <w:rPr>
          <w:rFonts w:cs="Arial"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sz w:val="18"/>
          <w:szCs w:val="18"/>
        </w:rPr>
        <w:t>s</w:t>
      </w:r>
      <w:r w:rsidR="005917C6">
        <w:rPr>
          <w:rFonts w:cs="Arial"/>
          <w:sz w:val="18"/>
          <w:szCs w:val="18"/>
        </w:rPr>
        <w:t>o</w:t>
      </w:r>
      <w:r w:rsidR="00AD6FF6"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 xml:space="preserve"> in bodo priloga računu, ki jo bo naročniku</w:t>
      </w:r>
      <w:r w:rsidR="006023D1">
        <w:rPr>
          <w:rFonts w:cs="Arial"/>
          <w:sz w:val="18"/>
          <w:szCs w:val="18"/>
        </w:rPr>
        <w:t xml:space="preserve"> (kupcu)</w:t>
      </w:r>
      <w:r w:rsidRPr="002F7CAF">
        <w:rPr>
          <w:rFonts w:cs="Arial"/>
          <w:sz w:val="18"/>
          <w:szCs w:val="18"/>
        </w:rPr>
        <w:t xml:space="preserve"> izstavil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>.</w:t>
      </w:r>
    </w:p>
    <w:p w14:paraId="1682EE6D" w14:textId="004FF13A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9BB18" w14:textId="77777777" w:rsidR="00680772" w:rsidRDefault="00680772">
      <w:r>
        <w:separator/>
      </w:r>
    </w:p>
  </w:endnote>
  <w:endnote w:type="continuationSeparator" w:id="0">
    <w:p w14:paraId="40E1B180" w14:textId="77777777" w:rsidR="00680772" w:rsidRDefault="00680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B4CCB4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1F7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1F7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2E7B28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023D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023D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DB028" w14:textId="77777777" w:rsidR="00680772" w:rsidRDefault="00680772">
      <w:r>
        <w:separator/>
      </w:r>
    </w:p>
  </w:footnote>
  <w:footnote w:type="continuationSeparator" w:id="0">
    <w:p w14:paraId="1556A4C7" w14:textId="77777777" w:rsidR="00680772" w:rsidRDefault="00680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44179E7" w:rsidR="00C0552D" w:rsidRPr="00531D88" w:rsidRDefault="00531D88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17C6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80772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2552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088A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D467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E4214-0540-4673-93A1-4B86863BDB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ba71b4f2-3489-430b-a582-ca3f60230a1a"/>
  </ds:schemaRefs>
</ds:datastoreItem>
</file>

<file path=customXml/itemProps4.xml><?xml version="1.0" encoding="utf-8"?>
<ds:datastoreItem xmlns:ds="http://schemas.openxmlformats.org/officeDocument/2006/customXml" ds:itemID="{5EB50638-AD3E-4BAD-9BCC-4BB61AE9B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12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9</cp:revision>
  <cp:lastPrinted>2016-06-20T06:28:00Z</cp:lastPrinted>
  <dcterms:created xsi:type="dcterms:W3CDTF">2016-05-31T11:25:00Z</dcterms:created>
  <dcterms:modified xsi:type="dcterms:W3CDTF">2022-07-13T12:24:00Z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